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C751A" w14:textId="77777777" w:rsidR="003D492C" w:rsidRDefault="003D492C" w:rsidP="003D492C">
      <w:pPr>
        <w:pStyle w:val="NoSpacing"/>
      </w:pPr>
      <w:r>
        <w:rPr>
          <w:u w:val="single"/>
        </w:rPr>
        <w:t>Richard NASSHE</w:t>
      </w:r>
      <w:r>
        <w:t xml:space="preserve">    </w:t>
      </w:r>
      <w:proofErr w:type="gramStart"/>
      <w:r>
        <w:t xml:space="preserve">   (</w:t>
      </w:r>
      <w:proofErr w:type="gramEnd"/>
      <w:r>
        <w:t>fl.1480)</w:t>
      </w:r>
    </w:p>
    <w:p w14:paraId="73151353" w14:textId="77777777" w:rsidR="003D492C" w:rsidRDefault="003D492C" w:rsidP="003D492C">
      <w:pPr>
        <w:pStyle w:val="NoSpacing"/>
      </w:pPr>
    </w:p>
    <w:p w14:paraId="0A934FCB" w14:textId="77777777" w:rsidR="003D492C" w:rsidRDefault="003D492C" w:rsidP="003D492C">
      <w:pPr>
        <w:pStyle w:val="NoSpacing"/>
      </w:pPr>
    </w:p>
    <w:p w14:paraId="5068C855" w14:textId="77777777" w:rsidR="003D492C" w:rsidRDefault="003D492C" w:rsidP="003D492C">
      <w:pPr>
        <w:pStyle w:val="NoSpacing"/>
      </w:pPr>
      <w:r>
        <w:tab/>
        <w:t>1480</w:t>
      </w:r>
      <w:r>
        <w:tab/>
        <w:t>Robert Adam(q.v.) brought a plaint against him.</w:t>
      </w:r>
    </w:p>
    <w:p w14:paraId="5EDA3773" w14:textId="77777777" w:rsidR="003D492C" w:rsidRDefault="003D492C" w:rsidP="003D492C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748E170F" w14:textId="77777777" w:rsidR="003D492C" w:rsidRDefault="003D492C" w:rsidP="003D492C">
      <w:pPr>
        <w:pStyle w:val="NoSpacing"/>
      </w:pPr>
    </w:p>
    <w:p w14:paraId="0A1783F4" w14:textId="77777777" w:rsidR="003D492C" w:rsidRDefault="003D492C" w:rsidP="003D492C">
      <w:pPr>
        <w:pStyle w:val="NoSpacing"/>
      </w:pPr>
    </w:p>
    <w:p w14:paraId="432DD187" w14:textId="77777777" w:rsidR="003D492C" w:rsidRDefault="003D492C" w:rsidP="003D492C">
      <w:pPr>
        <w:pStyle w:val="NoSpacing"/>
      </w:pPr>
      <w:r>
        <w:t>2 June 2019</w:t>
      </w:r>
    </w:p>
    <w:p w14:paraId="68B2BF14" w14:textId="77777777" w:rsidR="006B2F86" w:rsidRPr="00E71FC3" w:rsidRDefault="003D49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0FB0D" w14:textId="77777777" w:rsidR="003D492C" w:rsidRDefault="003D492C" w:rsidP="00E71FC3">
      <w:pPr>
        <w:spacing w:after="0" w:line="240" w:lineRule="auto"/>
      </w:pPr>
      <w:r>
        <w:separator/>
      </w:r>
    </w:p>
  </w:endnote>
  <w:endnote w:type="continuationSeparator" w:id="0">
    <w:p w14:paraId="1373DE80" w14:textId="77777777" w:rsidR="003D492C" w:rsidRDefault="003D49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114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959DA" w14:textId="77777777" w:rsidR="003D492C" w:rsidRDefault="003D492C" w:rsidP="00E71FC3">
      <w:pPr>
        <w:spacing w:after="0" w:line="240" w:lineRule="auto"/>
      </w:pPr>
      <w:r>
        <w:separator/>
      </w:r>
    </w:p>
  </w:footnote>
  <w:footnote w:type="continuationSeparator" w:id="0">
    <w:p w14:paraId="6B9BE3AA" w14:textId="77777777" w:rsidR="003D492C" w:rsidRDefault="003D49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2C"/>
    <w:rsid w:val="001A7C09"/>
    <w:rsid w:val="003D49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56BE6"/>
  <w15:chartTrackingRefBased/>
  <w15:docId w15:val="{F3D4E952-C930-4452-89F9-4C667EA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D49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2019-06-08T17:11:00Z</dcterms:created>
  <dcterms:modified xsi:type="dcterms:W3CDTF">2019-06-08T17:12:00Z</dcterms:modified>
</cp:coreProperties>
</file>